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38A02" w14:textId="7BB2C2CF" w:rsidR="00F740E4" w:rsidRPr="006C2E80" w:rsidRDefault="00F740E4" w:rsidP="00F740E4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145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</w:t>
      </w:r>
      <w:r w:rsidR="008C07C0">
        <w:rPr>
          <w:sz w:val="24"/>
          <w:szCs w:val="24"/>
          <w:lang w:eastAsia="ja-JP"/>
        </w:rPr>
        <w:t>488</w:t>
      </w:r>
    </w:p>
    <w:p w14:paraId="49723CCD" w14:textId="77777777" w:rsidR="00F740E4" w:rsidRPr="007861B8" w:rsidRDefault="00F740E4" w:rsidP="00F740E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3E9368A7" w14:textId="77777777" w:rsidR="00F740E4" w:rsidRPr="006E5DD5" w:rsidRDefault="00F740E4" w:rsidP="00F740E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616AC3" w14:textId="4D8CD519" w:rsidR="00DD5C92" w:rsidRPr="006C2E80" w:rsidRDefault="00DD5C92" w:rsidP="00DD5C9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WG4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133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="00A20C17">
        <w:rPr>
          <w:sz w:val="24"/>
          <w:szCs w:val="24"/>
          <w:lang w:eastAsia="ja-JP"/>
        </w:rPr>
        <w:t>0</w:t>
      </w:r>
      <w:r w:rsidR="009E59D2">
        <w:rPr>
          <w:sz w:val="24"/>
          <w:szCs w:val="24"/>
          <w:lang w:eastAsia="ja-JP"/>
        </w:rPr>
        <w:t>377</w:t>
      </w:r>
    </w:p>
    <w:p w14:paraId="21498BD7" w14:textId="77777777" w:rsidR="00DD5C92" w:rsidRPr="007861B8" w:rsidRDefault="00DD5C92" w:rsidP="00DD5C9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India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9 - 13 February,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1D867825" w14:textId="77777777" w:rsidR="00DD5C92" w:rsidRPr="006E5DD5" w:rsidRDefault="00DD5C92" w:rsidP="00DD5C9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FA63A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43BD122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>CT aspects of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40A4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270E965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A70AB" w:rsidRPr="008A70AB">
        <w:rPr>
          <w:highlight w:val="yellow"/>
          <w:lang w:eastAsia="ja-JP"/>
        </w:rPr>
        <w:t>XXXXX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1A95978C" w14:textId="01FCF209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1A9B4CF0" w14:textId="5B339496" w:rsidR="00B42461" w:rsidRDefault="003034B9" w:rsidP="00CE3EC4">
      <w:pPr>
        <w:pStyle w:val="B2"/>
      </w:pPr>
      <w:r>
        <w:t>2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proofErr w:type="gramStart"/>
      <w:r w:rsidR="00070282">
        <w:t>EIF</w:t>
      </w:r>
      <w:r w:rsidR="008C5484">
        <w:t>;</w:t>
      </w:r>
      <w:proofErr w:type="gramEnd"/>
    </w:p>
    <w:p w14:paraId="4E646268" w14:textId="0ADCC8EE" w:rsidR="006C1A5F" w:rsidRDefault="006C1A5F" w:rsidP="00B42461">
      <w:pPr>
        <w:pStyle w:val="B3"/>
      </w:pPr>
      <w:r>
        <w:lastRenderedPageBreak/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proofErr w:type="gramStart"/>
      <w:r w:rsidR="00111AA9">
        <w:t>requests ,</w:t>
      </w:r>
      <w:proofErr w:type="gramEnd"/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 xml:space="preserve">, Alternative QoS Profiles are provided to the NG-RAN additionally indicating to the NG-RAN (e.g. with an indication per Alternative QoS profile or per QoS </w:t>
      </w:r>
      <w:proofErr w:type="gramStart"/>
      <w:r w:rsidR="000D333E" w:rsidRPr="000D333E">
        <w:rPr>
          <w:lang w:eastAsia="zh-CN"/>
        </w:rPr>
        <w:t>profile or</w:t>
      </w:r>
      <w:proofErr w:type="gramEnd"/>
      <w:r w:rsidR="000D333E" w:rsidRPr="000D333E">
        <w:rPr>
          <w:lang w:eastAsia="zh-CN"/>
        </w:rPr>
        <w:t xml:space="preserve">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7E8143B4" w:rsidR="00C63A50" w:rsidRDefault="00C63A50" w:rsidP="00C63A50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30C25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762B8273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630C25" w:rsidRPr="00630C25" w:rsidDel="00305ABE" w:rsidRDefault="00630C25" w:rsidP="00630C25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C51974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C51974" w:rsidRPr="00DF2949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0E22C8B5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1C4B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1C4B14" w:rsidRPr="001C4B14" w:rsidRDefault="001C4B14" w:rsidP="001C4B1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1C4B14" w:rsidRPr="001C4B14" w:rsidRDefault="001C4B14" w:rsidP="001C4B1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5996138" w:rsidR="001C4B14" w:rsidRPr="006C2E80" w:rsidRDefault="001C4B14" w:rsidP="001C4B14">
            <w:pPr>
              <w:pStyle w:val="Guidance"/>
              <w:spacing w:after="0"/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1C4B14" w:rsidRPr="006C2E80" w:rsidRDefault="001C4B14" w:rsidP="001C4B14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C51974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2FF79188" w:rsidR="00C51974" w:rsidRPr="008B38EE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8B38EE">
              <w:rPr>
                <w:i w:val="0"/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C51974" w:rsidRPr="001C4B14" w:rsidRDefault="00C51974" w:rsidP="00C51974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DF2949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797770B5" w:rsidR="00DF2949" w:rsidRDefault="00DF2949" w:rsidP="00DF2949">
            <w:pPr>
              <w:rPr>
                <w:color w:val="000000"/>
                <w:lang w:val="en-US" w:eastAsia="zh-CN"/>
              </w:rPr>
            </w:pPr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DF2949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</w:t>
            </w:r>
            <w:r w:rsidR="009E2267">
              <w:rPr>
                <w:color w:val="000000"/>
                <w:lang w:val="en-US" w:eastAsia="zh-CN"/>
              </w:rPr>
              <w:t>PCF for exposure of</w:t>
            </w:r>
            <w:r>
              <w:rPr>
                <w:color w:val="000000"/>
                <w:lang w:val="en-US" w:eastAsia="zh-CN"/>
              </w:rPr>
              <w:t xml:space="preserve"> the required energy related information</w:t>
            </w:r>
            <w:r w:rsidR="005A481D">
              <w:rPr>
                <w:color w:val="000000"/>
                <w:lang w:val="en-US" w:eastAsia="zh-CN"/>
              </w:rPr>
              <w:t xml:space="preserve"> for QoS and</w:t>
            </w:r>
            <w:r>
              <w:rPr>
                <w:color w:val="000000"/>
                <w:lang w:val="en-US" w:eastAsia="zh-CN"/>
              </w:rPr>
              <w:t xml:space="preserve">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06B97FA7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DF2949" w:rsidRPr="001C4B14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DF2949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216D21B" w:rsidR="00DF2949" w:rsidRPr="00CC3191" w:rsidRDefault="00DF2949" w:rsidP="00DF2949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DF2949" w:rsidRDefault="00DF2949" w:rsidP="00DF2949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6E41B4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6E41B4" w:rsidRDefault="006E41B4" w:rsidP="006E41B4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6E41B4" w:rsidRDefault="006E41B4" w:rsidP="006E41B4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4D12CC35" w:rsidR="006E41B4" w:rsidRPr="00777A7F" w:rsidRDefault="006E41B4" w:rsidP="006E41B4">
            <w:r w:rsidRPr="000B66D5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6E41B4" w:rsidRDefault="006E41B4" w:rsidP="006E41B4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630C25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6B60BAE0" w:rsidR="00630C25" w:rsidRPr="00777A7F" w:rsidRDefault="00630C25" w:rsidP="00630C25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630C25" w:rsidRDefault="00630C25" w:rsidP="00630C25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833D46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</w:t>
            </w:r>
            <w:r w:rsidR="00630C25">
              <w:rPr>
                <w:color w:val="000000"/>
                <w:lang w:val="en-US" w:eastAsia="zh-CN"/>
              </w:rPr>
              <w:t>f</w:t>
            </w:r>
            <w:r>
              <w:rPr>
                <w:color w:val="000000"/>
                <w:lang w:val="en-US" w:eastAsia="zh-CN"/>
              </w:rPr>
              <w:t>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58BC9F77" w:rsidR="00833D46" w:rsidRPr="00777A7F" w:rsidRDefault="00833D46" w:rsidP="00833D46">
            <w:r w:rsidRPr="00777A7F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630C25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05E48A8E" w:rsidR="00630C25" w:rsidRPr="00777A7F" w:rsidRDefault="00630C25" w:rsidP="00630C25">
            <w:r w:rsidRPr="008B38EE">
              <w:rPr>
                <w:iCs/>
              </w:rPr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630C25" w:rsidRDefault="00630C25" w:rsidP="00630C25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F97D88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3D7E025E" w:rsidR="00F97D88" w:rsidRPr="00CC3191" w:rsidRDefault="00F97D88" w:rsidP="00F97D88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F97D88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25BAA27B" w:rsidR="00F97D88" w:rsidRPr="00CC3191" w:rsidRDefault="00F97D88" w:rsidP="00F97D88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F97D88" w:rsidRDefault="00F97D88" w:rsidP="00F97D88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833D46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44A305D7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updates on NF profile </w:t>
            </w:r>
            <w:r w:rsidR="00B775A8">
              <w:rPr>
                <w:color w:val="000000"/>
                <w:lang w:val="en-US" w:eastAsia="zh-CN"/>
              </w:rPr>
              <w:t xml:space="preserve">and AMF profile </w:t>
            </w:r>
            <w:r>
              <w:rPr>
                <w:color w:val="000000"/>
                <w:lang w:val="en-US" w:eastAsia="zh-CN"/>
              </w:rPr>
              <w:t>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4D7FB692" w:rsidR="00833D46" w:rsidRPr="00CC3191" w:rsidRDefault="00833D46" w:rsidP="00833D46">
            <w:r w:rsidRPr="00CC3191">
              <w:t>TSG#113 (September.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833D46" w:rsidRDefault="00833D46" w:rsidP="00833D46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Atarius, Roozbeh. Lenovo, ratarius@motorola.com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76152697" w:rsidR="009B48B3" w:rsidRDefault="009B48B3" w:rsidP="005875D6">
            <w:pPr>
              <w:pStyle w:val="TAL"/>
            </w:pPr>
            <w:r>
              <w:t>Interdigital</w:t>
            </w:r>
          </w:p>
        </w:tc>
      </w:tr>
      <w:tr w:rsidR="00A65D19" w14:paraId="7B655F05" w14:textId="77777777" w:rsidTr="005875D6">
        <w:trPr>
          <w:cantSplit/>
          <w:jc w:val="center"/>
        </w:trPr>
        <w:tc>
          <w:tcPr>
            <w:tcW w:w="5029" w:type="dxa"/>
          </w:tcPr>
          <w:p w14:paraId="125253CB" w14:textId="3E3EA54F" w:rsidR="00A65D19" w:rsidRDefault="00A65D19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4E3AE" w14:textId="77777777" w:rsidR="00A25036" w:rsidRDefault="00A25036">
      <w:r>
        <w:separator/>
      </w:r>
    </w:p>
  </w:endnote>
  <w:endnote w:type="continuationSeparator" w:id="0">
    <w:p w14:paraId="31A2E588" w14:textId="77777777" w:rsidR="00A25036" w:rsidRDefault="00A2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DDF09" w14:textId="77777777" w:rsidR="00A25036" w:rsidRDefault="00A25036">
      <w:r>
        <w:separator/>
      </w:r>
    </w:p>
  </w:footnote>
  <w:footnote w:type="continuationSeparator" w:id="0">
    <w:p w14:paraId="0619BBC5" w14:textId="77777777" w:rsidR="00A25036" w:rsidRDefault="00A25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77107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2191A"/>
    <w:rsid w:val="00025071"/>
    <w:rsid w:val="0003016C"/>
    <w:rsid w:val="00030CD4"/>
    <w:rsid w:val="000344A1"/>
    <w:rsid w:val="00042051"/>
    <w:rsid w:val="0004213B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333E"/>
    <w:rsid w:val="000D6D78"/>
    <w:rsid w:val="000E0429"/>
    <w:rsid w:val="000E0437"/>
    <w:rsid w:val="000E2225"/>
    <w:rsid w:val="000F6E51"/>
    <w:rsid w:val="00102A24"/>
    <w:rsid w:val="00104A78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6729"/>
    <w:rsid w:val="001F2617"/>
    <w:rsid w:val="001F7653"/>
    <w:rsid w:val="0020123F"/>
    <w:rsid w:val="002070CB"/>
    <w:rsid w:val="00221438"/>
    <w:rsid w:val="002267A4"/>
    <w:rsid w:val="00226830"/>
    <w:rsid w:val="002336A6"/>
    <w:rsid w:val="002336BF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6429"/>
    <w:rsid w:val="0026253E"/>
    <w:rsid w:val="002626E2"/>
    <w:rsid w:val="00266B43"/>
    <w:rsid w:val="00272D61"/>
    <w:rsid w:val="00285169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47B8"/>
    <w:rsid w:val="002D01A6"/>
    <w:rsid w:val="002D7B1E"/>
    <w:rsid w:val="002E27FD"/>
    <w:rsid w:val="002E397B"/>
    <w:rsid w:val="002E3AE2"/>
    <w:rsid w:val="002E61AD"/>
    <w:rsid w:val="002F0F71"/>
    <w:rsid w:val="002F7CCB"/>
    <w:rsid w:val="00301992"/>
    <w:rsid w:val="003034B9"/>
    <w:rsid w:val="003057FD"/>
    <w:rsid w:val="00305ABE"/>
    <w:rsid w:val="003101C6"/>
    <w:rsid w:val="0031098D"/>
    <w:rsid w:val="00310E70"/>
    <w:rsid w:val="003127D4"/>
    <w:rsid w:val="00313F3E"/>
    <w:rsid w:val="00313F74"/>
    <w:rsid w:val="00315ECB"/>
    <w:rsid w:val="00320536"/>
    <w:rsid w:val="00325E33"/>
    <w:rsid w:val="003275E6"/>
    <w:rsid w:val="003429F2"/>
    <w:rsid w:val="00354553"/>
    <w:rsid w:val="0035708C"/>
    <w:rsid w:val="0036464F"/>
    <w:rsid w:val="00370D1A"/>
    <w:rsid w:val="003715B7"/>
    <w:rsid w:val="00373931"/>
    <w:rsid w:val="00376A16"/>
    <w:rsid w:val="00376C60"/>
    <w:rsid w:val="00392C87"/>
    <w:rsid w:val="003A0F63"/>
    <w:rsid w:val="003A5FFA"/>
    <w:rsid w:val="003A67E1"/>
    <w:rsid w:val="003A7108"/>
    <w:rsid w:val="003B2166"/>
    <w:rsid w:val="003C344C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D096D"/>
    <w:rsid w:val="004D2FA0"/>
    <w:rsid w:val="004E1010"/>
    <w:rsid w:val="004E3657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A80"/>
    <w:rsid w:val="00535A39"/>
    <w:rsid w:val="00544D8F"/>
    <w:rsid w:val="0054539F"/>
    <w:rsid w:val="0055108D"/>
    <w:rsid w:val="00553A74"/>
    <w:rsid w:val="00553BDE"/>
    <w:rsid w:val="00556F13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35A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1AC5"/>
    <w:rsid w:val="0067616E"/>
    <w:rsid w:val="00690725"/>
    <w:rsid w:val="00693606"/>
    <w:rsid w:val="00693D70"/>
    <w:rsid w:val="006975AE"/>
    <w:rsid w:val="006A0E66"/>
    <w:rsid w:val="006A32D1"/>
    <w:rsid w:val="006A3CF5"/>
    <w:rsid w:val="006A4ED6"/>
    <w:rsid w:val="006B4BC6"/>
    <w:rsid w:val="006B68F2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4517"/>
    <w:rsid w:val="007814A8"/>
    <w:rsid w:val="00781A62"/>
    <w:rsid w:val="00781F2F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55EC"/>
    <w:rsid w:val="007F6574"/>
    <w:rsid w:val="007F7100"/>
    <w:rsid w:val="00812D71"/>
    <w:rsid w:val="00825912"/>
    <w:rsid w:val="0083085A"/>
    <w:rsid w:val="00831057"/>
    <w:rsid w:val="00833D46"/>
    <w:rsid w:val="008342FA"/>
    <w:rsid w:val="008362ED"/>
    <w:rsid w:val="00837EF8"/>
    <w:rsid w:val="00840AFA"/>
    <w:rsid w:val="0084119C"/>
    <w:rsid w:val="008475ED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C07C0"/>
    <w:rsid w:val="008C5484"/>
    <w:rsid w:val="008D3DA6"/>
    <w:rsid w:val="008D5DA3"/>
    <w:rsid w:val="008E70F7"/>
    <w:rsid w:val="008F1D3B"/>
    <w:rsid w:val="008F271F"/>
    <w:rsid w:val="008F7444"/>
    <w:rsid w:val="008F7A15"/>
    <w:rsid w:val="00912020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CF7"/>
    <w:rsid w:val="00960A44"/>
    <w:rsid w:val="00966F72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48B3"/>
    <w:rsid w:val="009B6FF2"/>
    <w:rsid w:val="009C2C57"/>
    <w:rsid w:val="009D2AAE"/>
    <w:rsid w:val="009D5E48"/>
    <w:rsid w:val="009D6D9F"/>
    <w:rsid w:val="009E0B41"/>
    <w:rsid w:val="009E1910"/>
    <w:rsid w:val="009E1C8F"/>
    <w:rsid w:val="009E2267"/>
    <w:rsid w:val="009E59D2"/>
    <w:rsid w:val="009E5DBA"/>
    <w:rsid w:val="009F29EC"/>
    <w:rsid w:val="009F6047"/>
    <w:rsid w:val="00A03D2A"/>
    <w:rsid w:val="00A10ADB"/>
    <w:rsid w:val="00A14179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7F80"/>
    <w:rsid w:val="00A4224F"/>
    <w:rsid w:val="00A46B3F"/>
    <w:rsid w:val="00A46F30"/>
    <w:rsid w:val="00A543D2"/>
    <w:rsid w:val="00A61169"/>
    <w:rsid w:val="00A63024"/>
    <w:rsid w:val="00A65602"/>
    <w:rsid w:val="00A65D19"/>
    <w:rsid w:val="00A82FCC"/>
    <w:rsid w:val="00A83CEC"/>
    <w:rsid w:val="00A8479D"/>
    <w:rsid w:val="00A861ED"/>
    <w:rsid w:val="00A906A4"/>
    <w:rsid w:val="00A93416"/>
    <w:rsid w:val="00A97953"/>
    <w:rsid w:val="00AA574E"/>
    <w:rsid w:val="00AD26CD"/>
    <w:rsid w:val="00AD324E"/>
    <w:rsid w:val="00AD5B51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0EBE"/>
    <w:rsid w:val="00BF4326"/>
    <w:rsid w:val="00C011E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55E8"/>
    <w:rsid w:val="00C5567D"/>
    <w:rsid w:val="00C63A50"/>
    <w:rsid w:val="00C63F06"/>
    <w:rsid w:val="00C6590B"/>
    <w:rsid w:val="00C7131F"/>
    <w:rsid w:val="00C714F4"/>
    <w:rsid w:val="00C76753"/>
    <w:rsid w:val="00C8586A"/>
    <w:rsid w:val="00C920CF"/>
    <w:rsid w:val="00C9399F"/>
    <w:rsid w:val="00CA2B4F"/>
    <w:rsid w:val="00CA5DB0"/>
    <w:rsid w:val="00CB1F0D"/>
    <w:rsid w:val="00CB2BC1"/>
    <w:rsid w:val="00CB3439"/>
    <w:rsid w:val="00CC084E"/>
    <w:rsid w:val="00CC58ED"/>
    <w:rsid w:val="00CD6D38"/>
    <w:rsid w:val="00CE3EC4"/>
    <w:rsid w:val="00D0135E"/>
    <w:rsid w:val="00D12269"/>
    <w:rsid w:val="00D145EC"/>
    <w:rsid w:val="00D14DB2"/>
    <w:rsid w:val="00D26842"/>
    <w:rsid w:val="00D355FB"/>
    <w:rsid w:val="00D36846"/>
    <w:rsid w:val="00D43C0B"/>
    <w:rsid w:val="00D44A74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5EAB"/>
    <w:rsid w:val="00D974EA"/>
    <w:rsid w:val="00DA0609"/>
    <w:rsid w:val="00DA29AC"/>
    <w:rsid w:val="00DA329A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310AD"/>
    <w:rsid w:val="00E33C8D"/>
    <w:rsid w:val="00E33CF1"/>
    <w:rsid w:val="00E34AA9"/>
    <w:rsid w:val="00E363A9"/>
    <w:rsid w:val="00E413E0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3953"/>
    <w:rsid w:val="00EA662E"/>
    <w:rsid w:val="00EA7A28"/>
    <w:rsid w:val="00EB0DA0"/>
    <w:rsid w:val="00EB5D2F"/>
    <w:rsid w:val="00EC00EC"/>
    <w:rsid w:val="00EC10EC"/>
    <w:rsid w:val="00EC127E"/>
    <w:rsid w:val="00EC456C"/>
    <w:rsid w:val="00EC52C2"/>
    <w:rsid w:val="00ED166C"/>
    <w:rsid w:val="00ED5563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2743B"/>
    <w:rsid w:val="00F313DD"/>
    <w:rsid w:val="00F31CF3"/>
    <w:rsid w:val="00F378BE"/>
    <w:rsid w:val="00F40FA4"/>
    <w:rsid w:val="00F43120"/>
    <w:rsid w:val="00F44FF2"/>
    <w:rsid w:val="00F5143F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97D88"/>
    <w:rsid w:val="00FA2AE5"/>
    <w:rsid w:val="00FA5FA5"/>
    <w:rsid w:val="00FA6721"/>
    <w:rsid w:val="00FA7365"/>
    <w:rsid w:val="00FA79A7"/>
    <w:rsid w:val="00FC643D"/>
    <w:rsid w:val="00FD1DAF"/>
    <w:rsid w:val="00FD7EDC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9338F-3542-489F-998B-72B7056E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1014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5</cp:revision>
  <cp:lastPrinted>2001-04-23T09:30:00Z</cp:lastPrinted>
  <dcterms:created xsi:type="dcterms:W3CDTF">2026-02-12T11:12:00Z</dcterms:created>
  <dcterms:modified xsi:type="dcterms:W3CDTF">2026-02-12T11:25:00Z</dcterms:modified>
</cp:coreProperties>
</file>